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2023-08-11T03:09:48Z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